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6BF6" w:rsidRDefault="00116BF6" w:rsidP="00116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WESTBROKE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16BF6" w:rsidRDefault="00116BF6" w:rsidP="00116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Havant, Hampshire. Yeoman.</w:t>
      </w:r>
    </w:p>
    <w:p w:rsidR="00116BF6" w:rsidRDefault="00116BF6" w:rsidP="00116BF6">
      <w:pPr>
        <w:rPr>
          <w:rFonts w:ascii="Times New Roman" w:hAnsi="Times New Roman" w:cs="Times New Roman"/>
        </w:rPr>
      </w:pPr>
    </w:p>
    <w:p w:rsidR="00116BF6" w:rsidRDefault="00116BF6" w:rsidP="00116BF6">
      <w:pPr>
        <w:rPr>
          <w:rFonts w:ascii="Times New Roman" w:hAnsi="Times New Roman" w:cs="Times New Roman"/>
        </w:rPr>
      </w:pPr>
    </w:p>
    <w:p w:rsidR="00116BF6" w:rsidRDefault="00116BF6" w:rsidP="00116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Doget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:rsidR="00116BF6" w:rsidRDefault="00116BF6" w:rsidP="00116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:rsidR="00116BF6" w:rsidRDefault="00116BF6" w:rsidP="00116BF6">
      <w:pPr>
        <w:rPr>
          <w:rFonts w:ascii="Times New Roman" w:hAnsi="Times New Roman" w:cs="Times New Roman"/>
        </w:rPr>
      </w:pPr>
    </w:p>
    <w:p w:rsidR="00116BF6" w:rsidRDefault="00116BF6" w:rsidP="00116BF6">
      <w:pPr>
        <w:rPr>
          <w:rFonts w:ascii="Times New Roman" w:hAnsi="Times New Roman" w:cs="Times New Roman"/>
        </w:rPr>
      </w:pPr>
    </w:p>
    <w:p w:rsidR="00116BF6" w:rsidRDefault="00116BF6" w:rsidP="00116B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September 2017</w:t>
      </w:r>
    </w:p>
    <w:p w:rsidR="006B2F86" w:rsidRPr="00E71FC3" w:rsidRDefault="00116BF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6BF6" w:rsidRDefault="00116BF6" w:rsidP="00E71FC3">
      <w:r>
        <w:separator/>
      </w:r>
    </w:p>
  </w:endnote>
  <w:endnote w:type="continuationSeparator" w:id="0">
    <w:p w:rsidR="00116BF6" w:rsidRDefault="00116BF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6BF6" w:rsidRDefault="00116BF6" w:rsidP="00E71FC3">
      <w:r>
        <w:separator/>
      </w:r>
    </w:p>
  </w:footnote>
  <w:footnote w:type="continuationSeparator" w:id="0">
    <w:p w:rsidR="00116BF6" w:rsidRDefault="00116BF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BF6"/>
    <w:rsid w:val="00116BF6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A03AF-397C-459D-BB5B-ECAC84C8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6BF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2017-09-23T20:10:00Z</dcterms:created>
  <dcterms:modified xsi:type="dcterms:W3CDTF">2017-09-23T20:11:00Z</dcterms:modified>
</cp:coreProperties>
</file>